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73" w:rsidRPr="00381419" w:rsidRDefault="00811CE7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F4C11">
        <w:rPr>
          <w:sz w:val="24"/>
          <w:szCs w:val="24"/>
        </w:rPr>
        <w:t>ПРИЛОЖЕНИЕ</w:t>
      </w:r>
      <w:r w:rsidR="00485E46">
        <w:rPr>
          <w:sz w:val="24"/>
          <w:szCs w:val="24"/>
        </w:rPr>
        <w:t xml:space="preserve"> </w:t>
      </w:r>
    </w:p>
    <w:p w:rsidR="000A1173" w:rsidRPr="00381419" w:rsidRDefault="00811CE7" w:rsidP="000A1173">
      <w:pPr>
        <w:ind w:left="8789" w:firstLine="42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470E1">
        <w:rPr>
          <w:sz w:val="24"/>
          <w:szCs w:val="24"/>
        </w:rPr>
        <w:t xml:space="preserve"> </w:t>
      </w:r>
      <w:r w:rsidR="000A1173"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C470E1" w:rsidRDefault="00811CE7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0A1173" w:rsidRPr="00ED292C" w:rsidRDefault="00C470E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A1173"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851"/>
        <w:gridCol w:w="709"/>
        <w:gridCol w:w="819"/>
      </w:tblGrid>
      <w:tr w:rsidR="00615B09" w:rsidRPr="006636ED" w:rsidTr="003567B3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680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3567B3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3567B3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355075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355075">
              <w:rPr>
                <w:sz w:val="16"/>
                <w:szCs w:val="16"/>
              </w:rPr>
              <w:t>Разработка проектно-изыскательской документации по объекту: "Проектирование и реконструкция строящихся сооружений НФС в городе Кинель Самарской области"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28 436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3 436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</w:t>
            </w:r>
            <w:r w:rsidR="00615B09"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32 715</w:t>
            </w:r>
            <w:r w:rsidR="00615B09"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3 271,5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29 443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14506A" w:rsidRPr="006636ED" w:rsidRDefault="0069707E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субси</w:t>
            </w:r>
            <w:r w:rsidR="0014506A">
              <w:rPr>
                <w:sz w:val="16"/>
                <w:szCs w:val="16"/>
              </w:rPr>
              <w:t>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Проектирование и реконструкция  канализационных очистных сооружений городского округа Кинель по адресу: Самарская область, г.о.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828 671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B40799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232 180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29051F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3 208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228 971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6D3C4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</w:t>
            </w:r>
            <w:r w:rsidR="0014506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6D3C4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</w:t>
            </w:r>
            <w:r w:rsidR="0014506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</w:t>
            </w:r>
            <w:r w:rsidRPr="00F17503">
              <w:rPr>
                <w:sz w:val="16"/>
                <w:szCs w:val="16"/>
              </w:rPr>
              <w:lastRenderedPageBreak/>
              <w:t>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lastRenderedPageBreak/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>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F509FC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300 055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14506A" w:rsidRPr="009F4450">
              <w:rPr>
                <w:sz w:val="16"/>
                <w:szCs w:val="16"/>
              </w:rPr>
              <w:t xml:space="preserve"> </w:t>
            </w:r>
            <w:r w:rsidR="00F509FC">
              <w:rPr>
                <w:sz w:val="16"/>
                <w:szCs w:val="16"/>
              </w:rPr>
              <w:t>155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40799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146 7</w:t>
            </w:r>
            <w:r w:rsidR="00B74E5D">
              <w:rPr>
                <w:sz w:val="16"/>
                <w:szCs w:val="16"/>
              </w:rPr>
              <w:t>95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9F4450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B74E5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B74E5D">
              <w:rPr>
                <w:sz w:val="16"/>
                <w:szCs w:val="16"/>
              </w:rPr>
              <w:t>60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144 735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6D3C4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</w:t>
            </w:r>
            <w:r w:rsidR="0014506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6D3C4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</w:t>
            </w:r>
            <w:r w:rsidR="0014506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:rsidTr="003567B3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4506A" w:rsidRPr="00AB2331" w:rsidRDefault="0014506A" w:rsidP="00E55ED1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</w:t>
            </w:r>
            <w:r w:rsidR="00FF237D">
              <w:rPr>
                <w:b/>
                <w:bCs/>
                <w:color w:val="000000"/>
                <w:sz w:val="16"/>
                <w:szCs w:val="16"/>
              </w:rPr>
              <w:t>766</w:t>
            </w:r>
            <w:r w:rsidR="0094409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F237D">
              <w:rPr>
                <w:b/>
                <w:bCs/>
                <w:color w:val="000000"/>
                <w:sz w:val="16"/>
                <w:szCs w:val="16"/>
              </w:rPr>
              <w:t>802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FF237D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 w:rsidR="003A7D1A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B03C2" w:rsidRDefault="00F509FC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1 186 456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509FC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65 740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B40799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380 </w:t>
            </w:r>
            <w:r w:rsidR="00B74E5D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75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B40799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0D17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469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8E1C6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373 706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30 963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5 963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25 000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A50C0C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33 915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A50C0C" w:rsidRDefault="006D3C48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4 471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A50C0C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29 443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</w:tr>
    </w:tbl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D96E2D">
        <w:rPr>
          <w:sz w:val="24"/>
          <w:szCs w:val="28"/>
        </w:rPr>
        <w:t>.</w:t>
      </w:r>
      <w:r w:rsidR="00381419">
        <w:rPr>
          <w:sz w:val="24"/>
          <w:szCs w:val="28"/>
        </w:rPr>
        <w:t>».</w:t>
      </w:r>
      <w:r w:rsidR="001D64FB">
        <w:rPr>
          <w:sz w:val="24"/>
          <w:szCs w:val="28"/>
        </w:rPr>
        <w:t xml:space="preserve"> 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6F9" w:rsidRDefault="008216F9" w:rsidP="00F04F24">
      <w:r>
        <w:separator/>
      </w:r>
    </w:p>
  </w:endnote>
  <w:endnote w:type="continuationSeparator" w:id="1">
    <w:p w:rsidR="008216F9" w:rsidRDefault="008216F9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6F9" w:rsidRDefault="008216F9" w:rsidP="00F04F24">
      <w:r>
        <w:separator/>
      </w:r>
    </w:p>
  </w:footnote>
  <w:footnote w:type="continuationSeparator" w:id="1">
    <w:p w:rsidR="008216F9" w:rsidRDefault="008216F9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1BD3"/>
    <w:rsid w:val="000F32A5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245D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55075"/>
    <w:rsid w:val="003567B3"/>
    <w:rsid w:val="0036394D"/>
    <w:rsid w:val="00366594"/>
    <w:rsid w:val="0037093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0E6C"/>
    <w:rsid w:val="003B160E"/>
    <w:rsid w:val="003B3A89"/>
    <w:rsid w:val="003B4456"/>
    <w:rsid w:val="003B4E62"/>
    <w:rsid w:val="003C003B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3C4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223E8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16F9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3B02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D0C"/>
    <w:rsid w:val="00CD7833"/>
    <w:rsid w:val="00CE0BF9"/>
    <w:rsid w:val="00CE1522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5680A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0E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6E4C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22D4"/>
    <w:rsid w:val="00F348CB"/>
    <w:rsid w:val="00F36813"/>
    <w:rsid w:val="00F36CA1"/>
    <w:rsid w:val="00F40ABA"/>
    <w:rsid w:val="00F4199C"/>
    <w:rsid w:val="00F41ACE"/>
    <w:rsid w:val="00F41D34"/>
    <w:rsid w:val="00F46D9F"/>
    <w:rsid w:val="00F47AFD"/>
    <w:rsid w:val="00F50320"/>
    <w:rsid w:val="00F505E2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  <w:rsid w:val="00FF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DC92-E698-4789-812F-B1E11039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857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94</cp:revision>
  <cp:lastPrinted>2023-05-10T06:59:00Z</cp:lastPrinted>
  <dcterms:created xsi:type="dcterms:W3CDTF">2020-06-09T12:06:00Z</dcterms:created>
  <dcterms:modified xsi:type="dcterms:W3CDTF">2023-05-10T07:04:00Z</dcterms:modified>
</cp:coreProperties>
</file>